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D26" w:rsidRPr="00AC60AC" w:rsidRDefault="00136D26" w:rsidP="00136D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60AC">
        <w:rPr>
          <w:rFonts w:ascii="Times New Roman" w:hAnsi="Times New Roman" w:cs="Times New Roman"/>
          <w:sz w:val="24"/>
          <w:szCs w:val="24"/>
          <w:u w:val="single"/>
        </w:rPr>
        <w:t>Robert MARLEY</w:t>
      </w:r>
      <w:r w:rsidRPr="00AC60AC">
        <w:rPr>
          <w:rFonts w:ascii="Times New Roman" w:hAnsi="Times New Roman" w:cs="Times New Roman"/>
          <w:sz w:val="24"/>
          <w:szCs w:val="24"/>
        </w:rPr>
        <w:t xml:space="preserve">     (d.1505)</w:t>
      </w:r>
    </w:p>
    <w:p w:rsidR="00136D26" w:rsidRPr="00AC60AC" w:rsidRDefault="00136D26" w:rsidP="00136D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60AC">
        <w:rPr>
          <w:rFonts w:ascii="Times New Roman" w:hAnsi="Times New Roman" w:cs="Times New Roman"/>
          <w:sz w:val="24"/>
          <w:szCs w:val="24"/>
        </w:rPr>
        <w:t>of Chilham, Kent.</w:t>
      </w:r>
    </w:p>
    <w:p w:rsidR="00136D26" w:rsidRPr="00AC60AC" w:rsidRDefault="00136D26" w:rsidP="00136D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36D26" w:rsidRPr="00AC60AC" w:rsidRDefault="00136D26" w:rsidP="00136D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36D26" w:rsidRPr="00AC60AC" w:rsidRDefault="00136D26" w:rsidP="00136D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60AC">
        <w:rPr>
          <w:rFonts w:ascii="Times New Roman" w:hAnsi="Times New Roman" w:cs="Times New Roman"/>
          <w:sz w:val="24"/>
          <w:szCs w:val="24"/>
        </w:rPr>
        <w:tab/>
        <w:t>1505</w:t>
      </w:r>
      <w:r w:rsidRPr="00AC60AC">
        <w:rPr>
          <w:rFonts w:ascii="Times New Roman" w:hAnsi="Times New Roman" w:cs="Times New Roman"/>
          <w:sz w:val="24"/>
          <w:szCs w:val="24"/>
        </w:rPr>
        <w:tab/>
        <w:t>Administration of his goods and possessions was granted.  (Plomer p.317)</w:t>
      </w:r>
    </w:p>
    <w:p w:rsidR="00136D26" w:rsidRPr="00AC60AC" w:rsidRDefault="00136D26" w:rsidP="00136D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36D26" w:rsidRPr="00AC60AC" w:rsidRDefault="00136D26" w:rsidP="00136D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36D26" w:rsidRPr="00AC60AC" w:rsidRDefault="00136D26" w:rsidP="00136D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60AC">
        <w:rPr>
          <w:rFonts w:ascii="Times New Roman" w:hAnsi="Times New Roman" w:cs="Times New Roman"/>
          <w:sz w:val="24"/>
          <w:szCs w:val="24"/>
        </w:rPr>
        <w:t>1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D26" w:rsidRDefault="00136D26" w:rsidP="00564E3C">
      <w:pPr>
        <w:spacing w:after="0" w:line="240" w:lineRule="auto"/>
      </w:pPr>
      <w:r>
        <w:separator/>
      </w:r>
    </w:p>
  </w:endnote>
  <w:endnote w:type="continuationSeparator" w:id="0">
    <w:p w:rsidR="00136D26" w:rsidRDefault="00136D2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36D26">
      <w:rPr>
        <w:rFonts w:ascii="Times New Roman" w:hAnsi="Times New Roman" w:cs="Times New Roman"/>
        <w:noProof/>
        <w:sz w:val="24"/>
        <w:szCs w:val="24"/>
      </w:rPr>
      <w:t>25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D26" w:rsidRDefault="00136D26" w:rsidP="00564E3C">
      <w:pPr>
        <w:spacing w:after="0" w:line="240" w:lineRule="auto"/>
      </w:pPr>
      <w:r>
        <w:separator/>
      </w:r>
    </w:p>
  </w:footnote>
  <w:footnote w:type="continuationSeparator" w:id="0">
    <w:p w:rsidR="00136D26" w:rsidRDefault="00136D2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D26"/>
    <w:rsid w:val="00136D26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32D654-8EA6-4903-90EE-8EDB52A77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2015-10-25T21:08:00Z</dcterms:created>
  <dcterms:modified xsi:type="dcterms:W3CDTF">2015-10-25T21:09:00Z</dcterms:modified>
</cp:coreProperties>
</file>